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E24E8">
        <w:rPr>
          <w:rFonts w:cs="Arial"/>
          <w:b/>
          <w:caps/>
          <w:sz w:val="28"/>
          <w:szCs w:val="28"/>
        </w:rPr>
        <w:t>1233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E24E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E24E8">
              <w:rPr>
                <w:rFonts w:cs="Arial"/>
                <w:sz w:val="20"/>
                <w:szCs w:val="20"/>
              </w:rPr>
              <w:t>Solicita colocação de iluminação de LED na Rua das Crisandálias, no Parque Santo Antonio.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</w:t>
      </w:r>
      <w:r w:rsidR="0030526B">
        <w:rPr>
          <w:rFonts w:cs="Arial"/>
          <w:b/>
        </w:rPr>
        <w:t>O</w:t>
      </w:r>
      <w:r w:rsidRPr="001840AD">
        <w:rPr>
          <w:rFonts w:cs="Arial"/>
        </w:rPr>
        <w:t xml:space="preserve"> ao Excelentíssimo Senhor Prefeito Municipal de Jacareí</w:t>
      </w:r>
      <w:r w:rsidR="002E24E8">
        <w:rPr>
          <w:rFonts w:cs="Arial"/>
        </w:rPr>
        <w:t xml:space="preserve">, </w:t>
      </w:r>
      <w:r w:rsidR="002E24E8" w:rsidRPr="002E24E8">
        <w:rPr>
          <w:rFonts w:cs="Arial"/>
        </w:rPr>
        <w:t xml:space="preserve">no sentido de alcançar a eficiência dos serviços Municipais, </w:t>
      </w:r>
      <w:r w:rsidR="002E24E8">
        <w:rPr>
          <w:rFonts w:cs="Arial"/>
        </w:rPr>
        <w:t>seja acionada</w:t>
      </w:r>
      <w:r w:rsidR="002E24E8" w:rsidRPr="002E24E8">
        <w:rPr>
          <w:rFonts w:cs="Arial"/>
        </w:rPr>
        <w:t xml:space="preserve"> a Secretaria Infraestrutura</w:t>
      </w:r>
      <w:r w:rsidRPr="001840AD">
        <w:rPr>
          <w:rFonts w:cs="Arial"/>
        </w:rPr>
        <w:t xml:space="preserve">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2E24E8">
        <w:rPr>
          <w:rFonts w:cs="Arial"/>
        </w:rPr>
        <w:t>à</w:t>
      </w:r>
      <w:r w:rsidR="002E24E8" w:rsidRPr="002E24E8">
        <w:rPr>
          <w:rFonts w:cs="Arial"/>
        </w:rPr>
        <w:t xml:space="preserve"> colocação de iluminação de LED na Rua das Crisan</w:t>
      </w:r>
      <w:r w:rsidR="0030526B">
        <w:rPr>
          <w:rFonts w:cs="Arial"/>
        </w:rPr>
        <w:t>dálias, no Parque Santo Antonio, com vistas a garantir</w:t>
      </w:r>
      <w:r w:rsidR="0030526B" w:rsidRPr="0030526B">
        <w:rPr>
          <w:rFonts w:cs="Arial"/>
        </w:rPr>
        <w:t xml:space="preserve"> maior segurança local.</w:t>
      </w:r>
    </w:p>
    <w:p w:rsidR="002E24E8" w:rsidRPr="002E24E8" w:rsidRDefault="002E24E8" w:rsidP="002E24E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2E24E8">
        <w:rPr>
          <w:rFonts w:cs="Arial"/>
        </w:rPr>
        <w:t xml:space="preserve">Dada a importância social da presente </w:t>
      </w:r>
      <w:r w:rsidRPr="002E24E8">
        <w:rPr>
          <w:rFonts w:cs="Arial"/>
          <w:b/>
          <w:u w:val="single"/>
        </w:rPr>
        <w:t>indicação</w:t>
      </w:r>
      <w:r w:rsidRPr="002E24E8">
        <w:rPr>
          <w:rFonts w:cs="Arial"/>
        </w:rPr>
        <w:t>, conta o signatário com o acolhimento do Senhor Prefeito.</w:t>
      </w:r>
    </w:p>
    <w:p w:rsidR="002E24E8" w:rsidRPr="002E24E8" w:rsidRDefault="002E24E8" w:rsidP="002E24E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2E24E8">
        <w:rPr>
          <w:rFonts w:cs="Arial"/>
        </w:rPr>
        <w:t>Na certeza de receber especial atenção ao indicado, subscrev</w:t>
      </w:r>
      <w:r w:rsidR="0030526B">
        <w:rPr>
          <w:rFonts w:cs="Arial"/>
        </w:rPr>
        <w:t>o</w:t>
      </w:r>
      <w:r w:rsidRPr="002E24E8">
        <w:rPr>
          <w:rFonts w:cs="Arial"/>
        </w:rPr>
        <w:t xml:space="preserve"> agradecido.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E24E8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E24E8" w:rsidRPr="005D429C" w:rsidRDefault="002E24E8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2E24E8" w:rsidRPr="005D429C" w:rsidRDefault="002E24E8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DB8" w:rsidRDefault="00EB6DB8">
      <w:r>
        <w:separator/>
      </w:r>
    </w:p>
  </w:endnote>
  <w:endnote w:type="continuationSeparator" w:id="0">
    <w:p w:rsidR="00EB6DB8" w:rsidRDefault="00EB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DB8" w:rsidRDefault="00EB6DB8">
      <w:r>
        <w:separator/>
      </w:r>
    </w:p>
  </w:footnote>
  <w:footnote w:type="continuationSeparator" w:id="0">
    <w:p w:rsidR="00EB6DB8" w:rsidRDefault="00EB6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4CC5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17D5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E24E8"/>
    <w:rsid w:val="002F02DB"/>
    <w:rsid w:val="0030168E"/>
    <w:rsid w:val="0030526B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B6DB8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0EAE-096A-46A9-AB41-C0A17065E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105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4</cp:revision>
  <cp:lastPrinted>2020-03-16T12:28:00Z</cp:lastPrinted>
  <dcterms:created xsi:type="dcterms:W3CDTF">2021-05-10T13:23:00Z</dcterms:created>
  <dcterms:modified xsi:type="dcterms:W3CDTF">2021-05-11T10:09:00Z</dcterms:modified>
</cp:coreProperties>
</file>